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C1658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CRAKENELLE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1572093D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Brandeston</w:t>
      </w:r>
      <w:proofErr w:type="spellEnd"/>
      <w:r>
        <w:rPr>
          <w:rStyle w:val="s1"/>
        </w:rPr>
        <w:t>, Suffolk.</w:t>
      </w:r>
    </w:p>
    <w:p w14:paraId="52D9166B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</w:p>
    <w:p w14:paraId="6D3DD59E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</w:p>
    <w:p w14:paraId="78390AED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3F65221B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16</w:t>
      </w:r>
      <w:r>
        <w:rPr>
          <w:rStyle w:val="s1"/>
        </w:rPr>
        <w:t>6</w:t>
      </w:r>
      <w:r w:rsidRPr="0047582A">
        <w:rPr>
          <w:rStyle w:val="s1"/>
        </w:rPr>
        <w:t>)</w:t>
      </w:r>
    </w:p>
    <w:p w14:paraId="25DA30F7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</w:p>
    <w:p w14:paraId="3E952E53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</w:p>
    <w:p w14:paraId="7C1F01A3" w14:textId="77777777" w:rsidR="00B25E7F" w:rsidRDefault="00B25E7F" w:rsidP="00B25E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10 September 2021</w:t>
      </w:r>
    </w:p>
    <w:p w14:paraId="25EA00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FF472" w14:textId="77777777" w:rsidR="00B25E7F" w:rsidRDefault="00B25E7F" w:rsidP="009139A6">
      <w:r>
        <w:separator/>
      </w:r>
    </w:p>
  </w:endnote>
  <w:endnote w:type="continuationSeparator" w:id="0">
    <w:p w14:paraId="07208A85" w14:textId="77777777" w:rsidR="00B25E7F" w:rsidRDefault="00B25E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C8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82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840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F254" w14:textId="77777777" w:rsidR="00B25E7F" w:rsidRDefault="00B25E7F" w:rsidP="009139A6">
      <w:r>
        <w:separator/>
      </w:r>
    </w:p>
  </w:footnote>
  <w:footnote w:type="continuationSeparator" w:id="0">
    <w:p w14:paraId="6C0C7B9F" w14:textId="77777777" w:rsidR="00B25E7F" w:rsidRDefault="00B25E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66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CC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86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7F"/>
    <w:rsid w:val="000666E0"/>
    <w:rsid w:val="002510B7"/>
    <w:rsid w:val="005C130B"/>
    <w:rsid w:val="00826F5C"/>
    <w:rsid w:val="009139A6"/>
    <w:rsid w:val="009448BB"/>
    <w:rsid w:val="00A3176C"/>
    <w:rsid w:val="00AE65F8"/>
    <w:rsid w:val="00B25E7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93937"/>
  <w15:chartTrackingRefBased/>
  <w15:docId w15:val="{DEDB0AA3-931E-4D91-934F-12EC994E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5E7F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B25E7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2021-09-30T08:51:00Z</dcterms:created>
  <dcterms:modified xsi:type="dcterms:W3CDTF">2021-09-30T11:25:00Z</dcterms:modified>
</cp:coreProperties>
</file>